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2E5E9" w14:textId="77777777" w:rsidR="00CD1C5E" w:rsidRDefault="00CD1C5E" w:rsidP="00CD1C5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Letitia KYRKEBY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fl.1413)</w:t>
      </w:r>
    </w:p>
    <w:p w14:paraId="467AFBB4" w14:textId="77777777" w:rsidR="00CD1C5E" w:rsidRDefault="00CD1C5E" w:rsidP="00CD1C5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Widow</w:t>
      </w:r>
    </w:p>
    <w:p w14:paraId="7716FCFB" w14:textId="77777777" w:rsidR="00CD1C5E" w:rsidRDefault="00CD1C5E" w:rsidP="00CD1C5E">
      <w:pPr>
        <w:pStyle w:val="NoSpacing"/>
        <w:rPr>
          <w:rFonts w:cs="Times New Roman"/>
          <w:szCs w:val="24"/>
        </w:rPr>
      </w:pPr>
    </w:p>
    <w:p w14:paraId="47F42C28" w14:textId="77777777" w:rsidR="00CD1C5E" w:rsidRDefault="00CD1C5E" w:rsidP="00CD1C5E">
      <w:pPr>
        <w:pStyle w:val="NoSpacing"/>
        <w:rPr>
          <w:rFonts w:cs="Times New Roman"/>
          <w:szCs w:val="24"/>
        </w:rPr>
      </w:pPr>
    </w:p>
    <w:p w14:paraId="7D4EE7D9" w14:textId="77777777" w:rsidR="00CD1C5E" w:rsidRDefault="00CD1C5E" w:rsidP="00CD1C5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Thomas(q.v.).</w:t>
      </w:r>
    </w:p>
    <w:p w14:paraId="5721708F" w14:textId="77777777" w:rsidR="00CD1C5E" w:rsidRDefault="00CD1C5E" w:rsidP="00CD1C5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 </w:t>
      </w:r>
      <w:hyperlink r:id="rId6" w:history="1">
        <w:r w:rsidRPr="00854E17">
          <w:rPr>
            <w:rStyle w:val="Hyperlink"/>
            <w:rFonts w:cs="Times New Roman"/>
            <w:szCs w:val="24"/>
          </w:rPr>
          <w:t>https://waalt.uh.edu/index.php/CP40/609:_K-Z</w:t>
        </w:r>
      </w:hyperlink>
      <w:r>
        <w:rPr>
          <w:rFonts w:cs="Times New Roman"/>
          <w:szCs w:val="24"/>
        </w:rPr>
        <w:t xml:space="preserve"> )</w:t>
      </w:r>
    </w:p>
    <w:p w14:paraId="38E7FA30" w14:textId="77777777" w:rsidR="00CD1C5E" w:rsidRDefault="00CD1C5E" w:rsidP="00CD1C5E">
      <w:pPr>
        <w:pStyle w:val="NoSpacing"/>
        <w:rPr>
          <w:rFonts w:cs="Times New Roman"/>
          <w:szCs w:val="24"/>
        </w:rPr>
      </w:pPr>
    </w:p>
    <w:p w14:paraId="3675CDEB" w14:textId="77777777" w:rsidR="00CD1C5E" w:rsidRDefault="00CD1C5E" w:rsidP="00CD1C5E">
      <w:pPr>
        <w:pStyle w:val="NoSpacing"/>
        <w:rPr>
          <w:rFonts w:cs="Times New Roman"/>
          <w:szCs w:val="24"/>
        </w:rPr>
      </w:pPr>
    </w:p>
    <w:p w14:paraId="606978FA" w14:textId="77777777" w:rsidR="00CD1C5E" w:rsidRDefault="00CD1C5E" w:rsidP="00CD1C5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1413</w:t>
      </w:r>
      <w:r>
        <w:rPr>
          <w:rFonts w:cs="Times New Roman"/>
          <w:szCs w:val="24"/>
        </w:rPr>
        <w:tab/>
        <w:t xml:space="preserve">William de Thorley of London, bow maker, brought a plaint of </w:t>
      </w:r>
      <w:proofErr w:type="gramStart"/>
      <w:r>
        <w:rPr>
          <w:rFonts w:cs="Times New Roman"/>
          <w:szCs w:val="24"/>
        </w:rPr>
        <w:t>debt</w:t>
      </w:r>
      <w:proofErr w:type="gramEnd"/>
    </w:p>
    <w:p w14:paraId="4952E909" w14:textId="77777777" w:rsidR="00CD1C5E" w:rsidRDefault="00CD1C5E" w:rsidP="00CD1C5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against her.   (ibid.)</w:t>
      </w:r>
    </w:p>
    <w:p w14:paraId="0CC2CC6C" w14:textId="77777777" w:rsidR="00CD1C5E" w:rsidRDefault="00CD1C5E" w:rsidP="00CD1C5E">
      <w:pPr>
        <w:pStyle w:val="NoSpacing"/>
        <w:rPr>
          <w:rFonts w:cs="Times New Roman"/>
          <w:szCs w:val="24"/>
        </w:rPr>
      </w:pPr>
    </w:p>
    <w:p w14:paraId="28291005" w14:textId="77777777" w:rsidR="00CD1C5E" w:rsidRDefault="00CD1C5E" w:rsidP="00CD1C5E">
      <w:pPr>
        <w:pStyle w:val="NoSpacing"/>
        <w:rPr>
          <w:rFonts w:cs="Times New Roman"/>
          <w:szCs w:val="24"/>
        </w:rPr>
      </w:pPr>
    </w:p>
    <w:p w14:paraId="4A585FEA" w14:textId="77777777" w:rsidR="00CD1C5E" w:rsidRPr="00EE3D8B" w:rsidRDefault="00CD1C5E" w:rsidP="00CD1C5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March 2023</w:t>
      </w:r>
    </w:p>
    <w:p w14:paraId="4233E2C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EFCAD" w14:textId="77777777" w:rsidR="00CD1C5E" w:rsidRDefault="00CD1C5E" w:rsidP="009139A6">
      <w:r>
        <w:separator/>
      </w:r>
    </w:p>
  </w:endnote>
  <w:endnote w:type="continuationSeparator" w:id="0">
    <w:p w14:paraId="5CF7B41B" w14:textId="77777777" w:rsidR="00CD1C5E" w:rsidRDefault="00CD1C5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8736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147E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D6B8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9079E2" w14:textId="77777777" w:rsidR="00CD1C5E" w:rsidRDefault="00CD1C5E" w:rsidP="009139A6">
      <w:r>
        <w:separator/>
      </w:r>
    </w:p>
  </w:footnote>
  <w:footnote w:type="continuationSeparator" w:id="0">
    <w:p w14:paraId="42368745" w14:textId="77777777" w:rsidR="00CD1C5E" w:rsidRDefault="00CD1C5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284C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CEA8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A639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C5E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CD1C5E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7E1F77"/>
  <w15:chartTrackingRefBased/>
  <w15:docId w15:val="{404D6C1C-FF9E-4535-8F9C-C02ECE962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D1C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09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2023-03-31T08:35:00Z</dcterms:created>
  <dcterms:modified xsi:type="dcterms:W3CDTF">2023-03-31T08:35:00Z</dcterms:modified>
</cp:coreProperties>
</file>